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AA1" w:rsidRPr="008978B2" w:rsidRDefault="00890AA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: </w:t>
      </w:r>
    </w:p>
    <w:p w:rsidR="00890AA1" w:rsidRPr="008978B2" w:rsidRDefault="00890A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:  </w:t>
      </w:r>
      <w:r>
        <w:rPr>
          <w:rFonts w:ascii="Comic Sans MS" w:hAnsi="Comic Sans MS"/>
          <w:b/>
          <w:sz w:val="20"/>
          <w:szCs w:val="20"/>
        </w:rPr>
        <w:t>28.09.2016</w:t>
      </w:r>
    </w:p>
    <w:p w:rsidR="00890AA1" w:rsidRDefault="00890A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:  </w:t>
      </w:r>
    </w:p>
    <w:p w:rsidR="00890AA1" w:rsidRPr="005125E6" w:rsidRDefault="00890AA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</w:t>
      </w:r>
      <w:r w:rsidRPr="005125E6">
        <w:rPr>
          <w:rFonts w:ascii="Comic Sans MS" w:hAnsi="Comic Sans MS"/>
          <w:sz w:val="20"/>
          <w:szCs w:val="20"/>
        </w:rPr>
        <w:t>dı</w:t>
      </w:r>
      <w:r>
        <w:rPr>
          <w:rFonts w:ascii="Comic Sans MS" w:hAnsi="Comic Sans MS"/>
          <w:sz w:val="20"/>
          <w:szCs w:val="20"/>
        </w:rPr>
        <w:t xml:space="preserve"> </w:t>
      </w:r>
      <w:r w:rsidRPr="005125E6">
        <w:rPr>
          <w:rFonts w:ascii="Comic Sans MS" w:hAnsi="Comic Sans MS"/>
          <w:sz w:val="20"/>
          <w:szCs w:val="20"/>
        </w:rPr>
        <w:t xml:space="preserve">: </w:t>
      </w:r>
    </w:p>
    <w:p w:rsidR="00890AA1" w:rsidRPr="008978B2" w:rsidRDefault="00890AA1" w:rsidP="005125E6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890AA1" w:rsidRDefault="00890AA1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90AA1" w:rsidRPr="008978B2" w:rsidRDefault="00890AA1" w:rsidP="00C779FA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890AA1" w:rsidRPr="008978B2" w:rsidRDefault="00890A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90AA1" w:rsidRPr="008978B2" w:rsidRDefault="00890AA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890AA1" w:rsidRPr="008978B2" w:rsidRDefault="00890AA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890AA1" w:rsidRPr="008978B2" w:rsidRDefault="00890AA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890AA1" w:rsidRPr="008978B2" w:rsidRDefault="00890AA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890AA1" w:rsidRPr="008978B2" w:rsidRDefault="00890A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90AA1" w:rsidRPr="008978B2" w:rsidRDefault="00890AA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ARDA’NIN HEYECANI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 Türkçe Dil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890AA1" w:rsidRPr="008978B2" w:rsidRDefault="00890A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90AA1" w:rsidRPr="008978B2" w:rsidRDefault="00890AA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890AA1" w:rsidRPr="008978B2" w:rsidRDefault="00890AA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890AA1" w:rsidRPr="008978B2" w:rsidRDefault="00890A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890AA1" w:rsidRPr="008978B2" w:rsidRDefault="00890A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890AA1" w:rsidRPr="008978B2" w:rsidRDefault="00890AA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890AA1" w:rsidRPr="008978B2" w:rsidRDefault="00890AA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890AA1" w:rsidRPr="008978B2" w:rsidRDefault="00890AA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90AA1" w:rsidRPr="005125E6" w:rsidRDefault="00890AA1" w:rsidP="005125E6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5125E6">
        <w:rPr>
          <w:rFonts w:ascii="Comic Sans MS" w:hAnsi="Comic Sans MS"/>
          <w:sz w:val="20"/>
          <w:szCs w:val="20"/>
        </w:rPr>
        <w:t>*</w:t>
      </w:r>
    </w:p>
    <w:p w:rsidR="00890AA1" w:rsidRPr="006857B8" w:rsidRDefault="00890AA1" w:rsidP="006857B8">
      <w:r>
        <w:t>*</w:t>
      </w:r>
    </w:p>
    <w:p w:rsidR="00890AA1" w:rsidRDefault="00890AA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890AA1" w:rsidRDefault="00890AA1" w:rsidP="005125E6"/>
    <w:p w:rsidR="00890AA1" w:rsidRPr="005125E6" w:rsidRDefault="00890AA1" w:rsidP="005125E6"/>
    <w:p w:rsidR="00890AA1" w:rsidRDefault="00890AA1" w:rsidP="002E3B76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90AA1" w:rsidRPr="002E3B76" w:rsidRDefault="00890AA1" w:rsidP="002E3B76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2E3B76">
        <w:rPr>
          <w:rFonts w:ascii="Comic Sans MS" w:hAnsi="Comic Sans MS"/>
          <w:b/>
          <w:sz w:val="20"/>
          <w:szCs w:val="20"/>
        </w:rPr>
        <w:t>ETKİNLİK PLANI</w:t>
      </w:r>
    </w:p>
    <w:p w:rsidR="00890AA1" w:rsidRPr="002E3B76" w:rsidRDefault="00890AA1" w:rsidP="002E3B76">
      <w:pPr>
        <w:pStyle w:val="NoSpacing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ARDA’NIN HEYECANI</w:t>
      </w:r>
    </w:p>
    <w:p w:rsidR="00890AA1" w:rsidRPr="00436F22" w:rsidRDefault="00890AA1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Dil Et</w:t>
      </w:r>
      <w:r w:rsidRPr="009322A4">
        <w:rPr>
          <w:rFonts w:ascii="Comic Sans MS" w:hAnsi="Comic Sans MS"/>
          <w:bCs/>
          <w:sz w:val="20"/>
          <w:szCs w:val="20"/>
        </w:rPr>
        <w:t>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 (Bireysel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890AA1" w:rsidRDefault="00890AA1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8.4pt;margin-top:8.75pt;width:390.25pt;height:42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">
            <v:textbox>
              <w:txbxContent>
                <w:p w:rsidR="00890AA1" w:rsidRDefault="00890AA1" w:rsidP="003B30B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890AA1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D</w:t>
                  </w:r>
                  <w:r w:rsidRPr="00436D2C">
                    <w:rPr>
                      <w:rFonts w:ascii="Comic Sans MS" w:hAnsi="Comic Sans MS"/>
                      <w:sz w:val="20"/>
                      <w:szCs w:val="20"/>
                    </w:rPr>
                    <w:t>oğru ve yanlış davranışlar sergileyen çocukların resimleri dağıtlır. Davranışlar hakkında sohbet edilir. Neden saygılı kibar ve kurallara uygun davranmamız gerektiği açıklanır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ve oyun etkinliğine geçilir……..</w:t>
                  </w:r>
                </w:p>
                <w:p w:rsidR="00890AA1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Yere daire şeklinde oturulur. Çocukların ellerine kırmızı ve yeşil kartlar dağıtılır. Öğretmen doğru/yanlış cümleler kurar ve doğru söylediği zaman yeşil kartlar havaya kaldırılır. Yanlış cümleler söylediğinde ise kırmızı kartlar havaya kaldırılır. Oyunu öğretmen başlatır ve ilerleyen zamanda çocukların katılımı (lider değişimi) sağlanır.</w:t>
                  </w:r>
                </w:p>
                <w:p w:rsidR="00890AA1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 kediler balık yemeyi sever (yeşil kart)</w:t>
                  </w:r>
                </w:p>
                <w:p w:rsidR="00890AA1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-----köpekler sadık dostlardır</w:t>
                  </w:r>
                </w:p>
                <w:p w:rsidR="00890AA1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 tavşanlar çok hızlı uçabilir (kırmızı kart)</w:t>
                  </w:r>
                </w:p>
                <w:p w:rsidR="00890AA1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 trafikte kırmızı ışıkta geçilir</w:t>
                  </w:r>
                </w:p>
                <w:p w:rsidR="00890AA1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 trafikte yeşil ışıkta geçilir</w:t>
                  </w:r>
                </w:p>
                <w:p w:rsidR="00890AA1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 acıktığımız zaman abur cubur yemeliyiz</w:t>
                  </w:r>
                </w:p>
                <w:p w:rsidR="00890AA1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 acıktığımız zaman bol vitaminli sebze meyveler yemeliyız……… gibi cümleler kurulabilir. Çocukların da katılımı sağlanmalıdır. Oyun süresi çocukların ilgi sürelerine göre ayarlanır</w:t>
                  </w:r>
                </w:p>
                <w:p w:rsidR="00890AA1" w:rsidRPr="00436D2C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D2C">
                    <w:rPr>
                      <w:rFonts w:ascii="Comic Sans MS" w:hAnsi="Comic Sans MS"/>
                      <w:sz w:val="20"/>
                      <w:szCs w:val="20"/>
                    </w:rPr>
                    <w:t>ANNE KARNIM ACIKTI(tekerleme)</w:t>
                  </w:r>
                </w:p>
                <w:p w:rsidR="00890AA1" w:rsidRPr="00436D2C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D2C">
                    <w:rPr>
                      <w:rFonts w:ascii="Comic Sans MS" w:hAnsi="Comic Sans MS"/>
                      <w:sz w:val="20"/>
                      <w:szCs w:val="20"/>
                    </w:rPr>
                    <w:t xml:space="preserve">Anne karnım acıktı </w:t>
                  </w:r>
                </w:p>
                <w:p w:rsidR="00890AA1" w:rsidRPr="00436D2C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D2C">
                    <w:rPr>
                      <w:rFonts w:ascii="Comic Sans MS" w:hAnsi="Comic Sans MS"/>
                      <w:sz w:val="20"/>
                      <w:szCs w:val="20"/>
                    </w:rPr>
                    <w:t xml:space="preserve">Baktım dolap acıktı </w:t>
                  </w:r>
                </w:p>
                <w:p w:rsidR="00890AA1" w:rsidRPr="00436D2C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D2C">
                    <w:rPr>
                      <w:rFonts w:ascii="Comic Sans MS" w:hAnsi="Comic Sans MS"/>
                      <w:sz w:val="20"/>
                      <w:szCs w:val="20"/>
                    </w:rPr>
                    <w:t>Yedim kocaman pastayı</w:t>
                  </w:r>
                </w:p>
                <w:p w:rsidR="00890AA1" w:rsidRPr="00436D2C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D2C">
                    <w:rPr>
                      <w:rFonts w:ascii="Comic Sans MS" w:hAnsi="Comic Sans MS"/>
                      <w:sz w:val="20"/>
                      <w:szCs w:val="20"/>
                    </w:rPr>
                    <w:t>Fırlattım attım boş tabagı</w:t>
                  </w:r>
                </w:p>
                <w:p w:rsidR="00890AA1" w:rsidRPr="00436D2C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D2C">
                    <w:rPr>
                      <w:rFonts w:ascii="Comic Sans MS" w:hAnsi="Comic Sans MS"/>
                      <w:sz w:val="20"/>
                      <w:szCs w:val="20"/>
                    </w:rPr>
                    <w:t>'seni gidi yaramaz</w:t>
                  </w:r>
                </w:p>
                <w:p w:rsidR="00890AA1" w:rsidRPr="00436D2C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D2C">
                    <w:rPr>
                      <w:rFonts w:ascii="Comic Sans MS" w:hAnsi="Comic Sans MS"/>
                      <w:sz w:val="20"/>
                      <w:szCs w:val="20"/>
                    </w:rPr>
                    <w:t xml:space="preserve">dolap acık olamaz </w:t>
                  </w:r>
                </w:p>
                <w:p w:rsidR="00890AA1" w:rsidRPr="00436D2C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D2C">
                    <w:rPr>
                      <w:rFonts w:ascii="Comic Sans MS" w:hAnsi="Comic Sans MS"/>
                      <w:sz w:val="20"/>
                      <w:szCs w:val="20"/>
                    </w:rPr>
                    <w:t>peynir ekmek yokmuydu</w:t>
                  </w:r>
                </w:p>
                <w:p w:rsidR="00890AA1" w:rsidRPr="00436D2C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D2C">
                    <w:rPr>
                      <w:rFonts w:ascii="Comic Sans MS" w:hAnsi="Comic Sans MS"/>
                      <w:sz w:val="20"/>
                      <w:szCs w:val="20"/>
                    </w:rPr>
                    <w:t xml:space="preserve">bunlara karnın tokmuydu' </w:t>
                  </w:r>
                </w:p>
                <w:p w:rsidR="00890AA1" w:rsidRPr="00436D2C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D2C">
                    <w:rPr>
                      <w:rFonts w:ascii="Comic Sans MS" w:hAnsi="Comic Sans MS"/>
                      <w:sz w:val="20"/>
                      <w:szCs w:val="20"/>
                    </w:rPr>
                    <w:t>tok tok tok</w:t>
                  </w:r>
                </w:p>
                <w:p w:rsidR="00890AA1" w:rsidRPr="00436D2C" w:rsidRDefault="00890AA1" w:rsidP="007A4B2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D2C">
                    <w:rPr>
                      <w:rFonts w:ascii="Comic Sans MS" w:hAnsi="Comic Sans MS"/>
                      <w:sz w:val="20"/>
                      <w:szCs w:val="20"/>
                    </w:rPr>
                    <w:t>bundan sonra sana yemek yok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 w:rsidRPr="00436D2C">
                    <w:rPr>
                      <w:rFonts w:ascii="Comic Sans MS" w:hAnsi="Comic Sans MS"/>
                      <w:sz w:val="20"/>
                      <w:szCs w:val="20"/>
                    </w:rPr>
                    <w:t xml:space="preserve"> tekerlemesindeki doğru-yanlış davranışlar tartışılır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ve Hikaye tamamlama etkinliğine devam edilir.</w:t>
                  </w:r>
                </w:p>
              </w:txbxContent>
            </v:textbox>
          </v:shape>
        </w:pic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890AA1" w:rsidRPr="00436F22" w:rsidRDefault="00890AA1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noProof/>
        </w:rPr>
        <w:pict>
          <v:shape id="Text Box 2" o:spid="_x0000_s1027" type="#_x0000_t202" style="position:absolute;margin-left:-6.35pt;margin-top:9.05pt;width:331.5pt;height:30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">
            <v:textbox>
              <w:txbxContent>
                <w:p w:rsidR="00890AA1" w:rsidRDefault="00890AA1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890AA1" w:rsidRPr="00CE5E73" w:rsidRDefault="00890AA1" w:rsidP="00CE5E7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E5E7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  GELİŞİM</w:t>
                  </w:r>
                </w:p>
                <w:p w:rsidR="00890AA1" w:rsidRPr="00CE5E73" w:rsidRDefault="00890AA1" w:rsidP="00CE5E7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5E73">
                    <w:rPr>
                      <w:rFonts w:ascii="Comic Sans MS" w:hAnsi="Comic Sans MS"/>
                      <w:sz w:val="20"/>
                      <w:szCs w:val="20"/>
                    </w:rPr>
                    <w:t>Kazanım 1: Nesne/durum/olaya dikkatini verir.</w:t>
                  </w:r>
                </w:p>
                <w:p w:rsidR="00890AA1" w:rsidRPr="00CE5E73" w:rsidRDefault="00890AA1" w:rsidP="00CE5E7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5E73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5E73">
                    <w:rPr>
                      <w:rFonts w:ascii="Comic Sans MS" w:hAnsi="Comic Sans MS"/>
                      <w:sz w:val="20"/>
                      <w:szCs w:val="20"/>
                    </w:rPr>
                    <w:t xml:space="preserve">Dikkat edilmesi gereken nesne/durum/olaya odaklanır. </w:t>
                  </w:r>
                </w:p>
                <w:p w:rsidR="00890AA1" w:rsidRDefault="00890AA1" w:rsidP="00CE5E7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5E73">
                    <w:rPr>
                      <w:rFonts w:ascii="Comic Sans MS" w:hAnsi="Comic Sans MS"/>
                      <w:sz w:val="20"/>
                      <w:szCs w:val="20"/>
                    </w:rPr>
                    <w:t>Dikkatini çeken nesne/durum/olaya yönelik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5E73">
                    <w:rPr>
                      <w:rFonts w:ascii="Comic Sans MS" w:hAnsi="Comic Sans MS"/>
                      <w:sz w:val="20"/>
                      <w:szCs w:val="20"/>
                    </w:rPr>
                    <w:t>Dikkatini çeken nesne/durum/olayı ayrıntılarıyla açıklar.</w:t>
                  </w:r>
                </w:p>
                <w:p w:rsidR="00890AA1" w:rsidRPr="00256A61" w:rsidRDefault="00890AA1" w:rsidP="00CE5E7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GELİŞİMI</w:t>
                  </w:r>
                </w:p>
                <w:p w:rsidR="00890AA1" w:rsidRPr="00256A61" w:rsidRDefault="00890AA1" w:rsidP="00256A6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56A6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2: Sesini uygun kullanır. </w:t>
                  </w:r>
                </w:p>
                <w:p w:rsidR="00890AA1" w:rsidRPr="00256A61" w:rsidRDefault="00890AA1" w:rsidP="00256A6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56A6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256A61">
                    <w:t xml:space="preserve"> </w:t>
                  </w:r>
                  <w:r w:rsidRPr="00256A61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nefesini doğru kullanır.</w:t>
                  </w:r>
                </w:p>
                <w:p w:rsidR="00890AA1" w:rsidRPr="00256A61" w:rsidRDefault="00890AA1" w:rsidP="00256A6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56A61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sesinin tonunu ayarlar.</w:t>
                  </w:r>
                </w:p>
                <w:p w:rsidR="00890AA1" w:rsidRPr="00256A61" w:rsidRDefault="00890AA1" w:rsidP="00256A6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56A61">
                    <w:rPr>
                      <w:rFonts w:ascii="Comic Sans MS" w:hAnsi="Comic Sans MS"/>
                      <w:sz w:val="20"/>
                      <w:szCs w:val="20"/>
                    </w:rPr>
                    <w:t xml:space="preserve">Konuşurken/şarkı söylerken sesinin hızını ayarlar. </w:t>
                  </w:r>
                </w:p>
                <w:p w:rsidR="00890AA1" w:rsidRPr="00256A61" w:rsidRDefault="00890AA1" w:rsidP="00256A6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56A61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sesinin şiddetini ayarlar.</w:t>
                  </w:r>
                </w:p>
                <w:p w:rsidR="00890AA1" w:rsidRPr="00256A61" w:rsidRDefault="00890AA1" w:rsidP="00256A6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56A61">
                    <w:rPr>
                      <w:rFonts w:ascii="Comic Sans MS" w:hAnsi="Comic Sans MS"/>
                      <w:sz w:val="20"/>
                      <w:szCs w:val="20"/>
                    </w:rPr>
                    <w:t>Kazanım 3: Söz dizimi kurallarına göre cümle kurar.</w:t>
                  </w:r>
                </w:p>
                <w:p w:rsidR="00890AA1" w:rsidRDefault="00890AA1" w:rsidP="00256A6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56A61">
                    <w:rPr>
                      <w:rFonts w:ascii="Comic Sans MS" w:hAnsi="Comic Sans MS"/>
                      <w:sz w:val="20"/>
                      <w:szCs w:val="20"/>
                    </w:rPr>
                    <w:t>Göstergeleri:Düz cümle kurar. Olumsuz cümle kurar. Soru cümlesi kurar. Bileşik cümle kurar. Cümlelerinde öğeleri doğru kullanır.</w:t>
                  </w:r>
                </w:p>
                <w:p w:rsidR="00890AA1" w:rsidRPr="00940CAE" w:rsidRDefault="00890AA1" w:rsidP="00256A61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bookmarkStart w:id="0" w:name="_GoBack"/>
                  <w:r w:rsidRPr="00940C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bookmarkEnd w:id="0"/>
                <w:p w:rsidR="00890AA1" w:rsidRPr="00940CAE" w:rsidRDefault="00890AA1" w:rsidP="00940CA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40CA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12: Değişik ortamlardaki kurallara uyar. </w:t>
                  </w:r>
                </w:p>
                <w:p w:rsidR="00890AA1" w:rsidRPr="00CE5E73" w:rsidRDefault="00890AA1" w:rsidP="00940CAE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40CAE">
                    <w:rPr>
                      <w:rFonts w:ascii="Comic Sans MS" w:hAnsi="Comic Sans MS"/>
                      <w:sz w:val="20"/>
                      <w:szCs w:val="20"/>
                    </w:rPr>
                    <w:t>Göstergeleri:Değişik ortamlardaki kuralların belirlenmesinde düşüncesini söyler.Kuralların gerekli olduğunu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40CAE">
                    <w:rPr>
                      <w:rFonts w:ascii="Comic Sans MS" w:hAnsi="Comic Sans MS"/>
                      <w:sz w:val="20"/>
                      <w:szCs w:val="20"/>
                    </w:rPr>
                    <w:t>İstekleri ile kurallar çeliştiğinde kurallara uygun davranır. Nezaket kurallarına uyar.</w:t>
                  </w:r>
                </w:p>
              </w:txbxContent>
            </v:textbox>
          </v:shape>
        </w:pict>
      </w:r>
    </w:p>
    <w:p w:rsidR="00890AA1" w:rsidRPr="00BB3A48" w:rsidRDefault="00890AA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AA1" w:rsidRPr="00BB3A48" w:rsidRDefault="00890AA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AA1" w:rsidRDefault="00890AA1">
      <w:r>
        <w:rPr>
          <w:noProof/>
        </w:rPr>
        <w:pict>
          <v:shape id="Text Box 4" o:spid="_x0000_s1028" type="#_x0000_t202" style="position:absolute;margin-left:-6.35pt;margin-top:285pt;width:329.25pt;height:9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">
            <v:textbox>
              <w:txbxContent>
                <w:p w:rsidR="00890AA1" w:rsidRDefault="00890AA1" w:rsidP="008E2124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E212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MATERYALLER</w:t>
                  </w:r>
                </w:p>
                <w:p w:rsidR="00890AA1" w:rsidRPr="007A4B20" w:rsidRDefault="00890AA1" w:rsidP="008E212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A4B20">
                    <w:rPr>
                      <w:rFonts w:ascii="Comic Sans MS" w:hAnsi="Comic Sans MS"/>
                      <w:sz w:val="20"/>
                      <w:szCs w:val="20"/>
                    </w:rPr>
                    <w:t>Yeşil-kırmızı kartlar</w:t>
                  </w:r>
                </w:p>
                <w:p w:rsidR="00890AA1" w:rsidRPr="008E2124" w:rsidRDefault="00890AA1" w:rsidP="008E2124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E212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SÖZCÜKLER </w:t>
                  </w:r>
                </w:p>
                <w:p w:rsidR="00890AA1" w:rsidRPr="008E2124" w:rsidRDefault="00890AA1" w:rsidP="008E212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Saygılı olmak,doğru davranışlar,yanlış davranışlar,kibar olmak</w:t>
                  </w:r>
                </w:p>
                <w:p w:rsidR="00890AA1" w:rsidRPr="008E2124" w:rsidRDefault="00890AA1" w:rsidP="008E2124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E212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  <w:p w:rsidR="00890AA1" w:rsidRPr="009B2D3F" w:rsidRDefault="00890AA1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Doğru-yanlış</w:t>
                  </w:r>
                </w:p>
                <w:p w:rsidR="00890AA1" w:rsidRPr="00436F22" w:rsidRDefault="00890AA1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tbl>
      <w:tblPr>
        <w:tblpPr w:leftFromText="141" w:rightFromText="141" w:vertAnchor="text" w:horzAnchor="page" w:tblpX="8466" w:tblpY="-8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45"/>
      </w:tblGrid>
      <w:tr w:rsidR="00890AA1" w:rsidRPr="00F70377" w:rsidTr="007A4B20">
        <w:trPr>
          <w:trHeight w:val="1170"/>
        </w:trPr>
        <w:tc>
          <w:tcPr>
            <w:tcW w:w="7845" w:type="dxa"/>
          </w:tcPr>
          <w:p w:rsidR="00890AA1" w:rsidRDefault="00890AA1" w:rsidP="007A4B20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0AA1" w:rsidRPr="00256A61" w:rsidRDefault="00890AA1" w:rsidP="00256A61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56A61">
              <w:rPr>
                <w:rFonts w:ascii="Comic Sans MS" w:hAnsi="Comic Sans MS"/>
                <w:sz w:val="20"/>
                <w:szCs w:val="20"/>
              </w:rPr>
              <w:t>Arda sabah erkenden uyanmış, sevinçle penceren dışarı bakmış ‘’ooooo güneş çoktan doğmuş he</w:t>
            </w:r>
            <w:r>
              <w:rPr>
                <w:rFonts w:ascii="Comic Sans MS" w:hAnsi="Comic Sans MS"/>
                <w:sz w:val="20"/>
                <w:szCs w:val="20"/>
              </w:rPr>
              <w:t xml:space="preserve">men hazırlanmalıyım’’ demiş. </w:t>
            </w:r>
            <w:r w:rsidRPr="00256A61">
              <w:rPr>
                <w:rFonts w:ascii="Comic Sans MS" w:hAnsi="Comic Sans MS"/>
                <w:sz w:val="20"/>
                <w:szCs w:val="20"/>
              </w:rPr>
              <w:t>ÖNCE yatağını toplamış,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56A61">
              <w:rPr>
                <w:rFonts w:ascii="Comic Sans MS" w:hAnsi="Comic Sans MS"/>
                <w:sz w:val="20"/>
                <w:szCs w:val="20"/>
              </w:rPr>
              <w:t>kıyafetlerini değiştirmiş.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56A61">
              <w:rPr>
                <w:rFonts w:ascii="Comic Sans MS" w:hAnsi="Comic Sans MS"/>
                <w:sz w:val="20"/>
                <w:szCs w:val="20"/>
              </w:rPr>
              <w:t>Banyoya gitmiş güzelce elini yüzünü yıkamış.</w:t>
            </w:r>
          </w:p>
          <w:p w:rsidR="00890AA1" w:rsidRPr="00256A61" w:rsidRDefault="00890AA1" w:rsidP="00256A61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56A61">
              <w:rPr>
                <w:rFonts w:ascii="Comic Sans MS" w:hAnsi="Comic Sans MS"/>
                <w:sz w:val="20"/>
                <w:szCs w:val="20"/>
              </w:rPr>
              <w:t>SONRA mutfağa gitmiş herkese günaydın demiş ve kahvaltısını yapmış.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56A61">
              <w:rPr>
                <w:rFonts w:ascii="Comic Sans MS" w:hAnsi="Comic Sans MS"/>
                <w:sz w:val="20"/>
                <w:szCs w:val="20"/>
              </w:rPr>
              <w:t>Çok heyecanlı olduğu her halinden belli oluyormuş. Annesi ve kardeşi Arda’ya ‘’ seni anlayabiliyoruz, senin yerinde biz olsaydık eminim bizde çok heyecanlanırdık ‘’ demişler. Arda tüm haz</w:t>
            </w:r>
            <w:r>
              <w:rPr>
                <w:rFonts w:ascii="Comic Sans MS" w:hAnsi="Comic Sans MS"/>
                <w:sz w:val="20"/>
                <w:szCs w:val="20"/>
              </w:rPr>
              <w:t>ırlıklarını yaptıktan sonra son</w:t>
            </w:r>
            <w:r w:rsidRPr="00256A61">
              <w:rPr>
                <w:rFonts w:ascii="Comic Sans MS" w:hAnsi="Comic Sans MS"/>
                <w:sz w:val="20"/>
                <w:szCs w:val="20"/>
              </w:rPr>
              <w:t>kez çantasını kontrol etmiş ve HOŞCAKALIN diyerek evden ayrılmış……………………………………………………………</w:t>
            </w:r>
          </w:p>
          <w:p w:rsidR="00890AA1" w:rsidRDefault="00890AA1" w:rsidP="00256A61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56A61">
              <w:rPr>
                <w:rFonts w:ascii="Comic Sans MS" w:hAnsi="Comic Sans MS"/>
                <w:sz w:val="20"/>
                <w:szCs w:val="20"/>
              </w:rPr>
              <w:t xml:space="preserve">      Hikaye bu dölümde bırakılır, çocukların tamamlaması için rehberlik edilir. </w:t>
            </w:r>
            <w:r>
              <w:rPr>
                <w:rFonts w:ascii="Comic Sans MS" w:hAnsi="Comic Sans MS"/>
                <w:sz w:val="20"/>
                <w:szCs w:val="20"/>
              </w:rPr>
              <w:t xml:space="preserve">Çocukların anlattıkları bir kağıda not edilir. </w:t>
            </w:r>
            <w:r w:rsidRPr="00256A61">
              <w:rPr>
                <w:rFonts w:ascii="Comic Sans MS" w:hAnsi="Comic Sans MS"/>
                <w:sz w:val="20"/>
                <w:szCs w:val="20"/>
              </w:rPr>
              <w:t xml:space="preserve">Hikaye sonrası </w:t>
            </w:r>
            <w:r>
              <w:rPr>
                <w:rFonts w:ascii="Comic Sans MS" w:hAnsi="Comic Sans MS"/>
                <w:sz w:val="20"/>
                <w:szCs w:val="20"/>
              </w:rPr>
              <w:t>soru – cevap metodu pekiştirme yapılır.</w:t>
            </w:r>
          </w:p>
          <w:p w:rsidR="00890AA1" w:rsidRPr="00256A61" w:rsidRDefault="00890AA1" w:rsidP="00256A61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M</w:t>
            </w:r>
            <w:r w:rsidRPr="00256A61">
              <w:rPr>
                <w:rFonts w:ascii="Comic Sans MS" w:hAnsi="Comic Sans MS"/>
                <w:sz w:val="20"/>
                <w:szCs w:val="20"/>
              </w:rPr>
              <w:t>asalara geçilir sıralama ile ilgili çalışma sayfaları dağıtılır, çocukların belli bir süre içinde tamamlamaları istenir.</w:t>
            </w:r>
          </w:p>
          <w:p w:rsidR="00890AA1" w:rsidRDefault="00890AA1" w:rsidP="007A4B20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890AA1" w:rsidRDefault="00890AA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 id="Text Box 7" o:spid="_x0000_s1029" type="#_x0000_t202" style="position:absolute;left:0;text-align:left;margin-left:-10.85pt;margin-top:-10.1pt;width:329.25pt;height:47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">
            <v:textbox>
              <w:txbxContent>
                <w:p w:rsidR="00890AA1" w:rsidRDefault="00890AA1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890AA1" w:rsidRPr="009322A4" w:rsidRDefault="00890AA1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90AA1" w:rsidRDefault="00890AA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90AA1" w:rsidRDefault="00890AA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90AA1" w:rsidRDefault="00890AA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90AA1" w:rsidRDefault="00890AA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 id="Text Box 9" o:spid="_x0000_s1030" type="#_x0000_t202" style="position:absolute;left:0;text-align:left;margin-left:-7.1pt;margin-top:3.9pt;width:325.5pt;height:1in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">
            <v:textbox>
              <w:txbxContent>
                <w:p w:rsidR="00890AA1" w:rsidRPr="007706DB" w:rsidRDefault="00890AA1" w:rsidP="007706D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890AA1" w:rsidRPr="007706DB" w:rsidRDefault="00890AA1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890AA1" w:rsidRDefault="00890AA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90AA1" w:rsidRDefault="00890AA1" w:rsidP="009322A4">
      <w:pPr>
        <w:pStyle w:val="NoSpacing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p w:rsidR="00890AA1" w:rsidRDefault="00890AA1" w:rsidP="009322A4">
      <w:pPr>
        <w:pStyle w:val="NoSpacing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</w:p>
    <w:p w:rsidR="00890AA1" w:rsidRDefault="00890AA1" w:rsidP="009322A4">
      <w:pPr>
        <w:pStyle w:val="NoSpacing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</w:p>
    <w:p w:rsidR="00890AA1" w:rsidRDefault="00890AA1" w:rsidP="009322A4">
      <w:pPr>
        <w:pStyle w:val="NoSpacing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</w:p>
    <w:p w:rsidR="00890AA1" w:rsidRDefault="00890AA1" w:rsidP="009322A4">
      <w:pPr>
        <w:pStyle w:val="NoSpacing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</w:p>
    <w:p w:rsidR="00890AA1" w:rsidRDefault="00890AA1" w:rsidP="009322A4">
      <w:pPr>
        <w:pStyle w:val="NoSpacing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</w:p>
    <w:p w:rsidR="00890AA1" w:rsidRDefault="00890AA1" w:rsidP="009322A4">
      <w:pPr>
        <w:pStyle w:val="NoSpacing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</w:p>
    <w:p w:rsidR="00890AA1" w:rsidRDefault="00890AA1" w:rsidP="002A56B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 w:rsidRPr="00341740">
        <w:rPr>
          <w:rFonts w:ascii="Comic Sans MS" w:hAnsi="Comic Sans MS"/>
          <w:b/>
          <w:sz w:val="20"/>
          <w:szCs w:val="20"/>
        </w:rPr>
        <w:t>DEĞERLENDİRME</w:t>
      </w:r>
    </w:p>
    <w:p w:rsidR="00890AA1" w:rsidRPr="00341740" w:rsidRDefault="00890AA1" w:rsidP="002A56B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Arkadaşlarımıza ve diğer insanlara nasıl davranmalıyız?</w:t>
      </w:r>
    </w:p>
    <w:p w:rsidR="00890AA1" w:rsidRPr="00341740" w:rsidRDefault="00890AA1" w:rsidP="002A56B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Çevremizdeki insanlara yanlış davranışlarda bulunursak neler olabilir?</w:t>
      </w:r>
    </w:p>
    <w:p w:rsidR="00890AA1" w:rsidRPr="00341740" w:rsidRDefault="00890AA1" w:rsidP="002A56B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Yanlış davranışlarda bulunan insanlara neler söylemek istersin?</w:t>
      </w:r>
    </w:p>
    <w:p w:rsidR="00890AA1" w:rsidRPr="00341740" w:rsidRDefault="00890AA1" w:rsidP="002A56B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Doğru davranışlar neler olabilir?</w:t>
      </w:r>
    </w:p>
    <w:p w:rsidR="00890AA1" w:rsidRPr="00341740" w:rsidRDefault="00890AA1" w:rsidP="002A56B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Hikayedeki Arda önce ne yapmış?</w:t>
      </w:r>
    </w:p>
    <w:p w:rsidR="00890AA1" w:rsidRPr="00341740" w:rsidRDefault="00890AA1" w:rsidP="002A56B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Arda sonra ne yapmış?</w:t>
      </w:r>
    </w:p>
    <w:p w:rsidR="00890AA1" w:rsidRPr="00341740" w:rsidRDefault="00890AA1" w:rsidP="002A56B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Arda neden çok heyecanlıymış?</w:t>
      </w:r>
    </w:p>
    <w:p w:rsidR="00890AA1" w:rsidRPr="002A56B1" w:rsidRDefault="00890AA1" w:rsidP="002A56B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2A56B1">
        <w:rPr>
          <w:rFonts w:ascii="Comic Sans MS" w:hAnsi="Comic Sans MS"/>
          <w:sz w:val="20"/>
          <w:szCs w:val="20"/>
        </w:rPr>
        <w:t>Eğitim seti 1.sayı/16.17. sayfalar yapılır</w:t>
      </w:r>
    </w:p>
    <w:sectPr w:rsidR="00890AA1" w:rsidRPr="002A56B1" w:rsidSect="00CE5E73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AA1" w:rsidRDefault="00890AA1" w:rsidP="00806A98">
      <w:pPr>
        <w:spacing w:after="0" w:line="240" w:lineRule="auto"/>
      </w:pPr>
      <w:r>
        <w:separator/>
      </w:r>
    </w:p>
  </w:endnote>
  <w:endnote w:type="continuationSeparator" w:id="0">
    <w:p w:rsidR="00890AA1" w:rsidRDefault="00890AA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A1" w:rsidRDefault="00890AA1">
    <w:pPr>
      <w:pStyle w:val="Footer"/>
    </w:pPr>
  </w:p>
  <w:p w:rsidR="00890AA1" w:rsidRDefault="00890AA1">
    <w:pPr>
      <w:pStyle w:val="Footer"/>
    </w:pPr>
  </w:p>
  <w:p w:rsidR="00890AA1" w:rsidRDefault="00890A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AA1" w:rsidRDefault="00890AA1" w:rsidP="00806A98">
      <w:pPr>
        <w:spacing w:after="0" w:line="240" w:lineRule="auto"/>
      </w:pPr>
      <w:r>
        <w:separator/>
      </w:r>
    </w:p>
  </w:footnote>
  <w:footnote w:type="continuationSeparator" w:id="0">
    <w:p w:rsidR="00890AA1" w:rsidRDefault="00890AA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76AE4"/>
    <w:rsid w:val="000776EC"/>
    <w:rsid w:val="000867DE"/>
    <w:rsid w:val="000F3B1A"/>
    <w:rsid w:val="00113F35"/>
    <w:rsid w:val="00150544"/>
    <w:rsid w:val="0015787C"/>
    <w:rsid w:val="00161355"/>
    <w:rsid w:val="00165788"/>
    <w:rsid w:val="001768DA"/>
    <w:rsid w:val="0018560E"/>
    <w:rsid w:val="001A45E0"/>
    <w:rsid w:val="001B4E66"/>
    <w:rsid w:val="001D0122"/>
    <w:rsid w:val="001F341C"/>
    <w:rsid w:val="001F4B0C"/>
    <w:rsid w:val="001F79D6"/>
    <w:rsid w:val="00206907"/>
    <w:rsid w:val="002134AD"/>
    <w:rsid w:val="00216154"/>
    <w:rsid w:val="00216532"/>
    <w:rsid w:val="002201E3"/>
    <w:rsid w:val="00256A61"/>
    <w:rsid w:val="002A1BCC"/>
    <w:rsid w:val="002A56B1"/>
    <w:rsid w:val="002B5687"/>
    <w:rsid w:val="002C40DB"/>
    <w:rsid w:val="002D589D"/>
    <w:rsid w:val="002D58B3"/>
    <w:rsid w:val="002E3B76"/>
    <w:rsid w:val="0030759F"/>
    <w:rsid w:val="00341740"/>
    <w:rsid w:val="00365CD4"/>
    <w:rsid w:val="00382F38"/>
    <w:rsid w:val="003A2AC5"/>
    <w:rsid w:val="003B30BC"/>
    <w:rsid w:val="003C0F4A"/>
    <w:rsid w:val="003C2D3A"/>
    <w:rsid w:val="003E1A7C"/>
    <w:rsid w:val="003E254C"/>
    <w:rsid w:val="00411C7A"/>
    <w:rsid w:val="00430623"/>
    <w:rsid w:val="004312FF"/>
    <w:rsid w:val="00436D2C"/>
    <w:rsid w:val="00436F22"/>
    <w:rsid w:val="00445C4B"/>
    <w:rsid w:val="00445D76"/>
    <w:rsid w:val="00446ED2"/>
    <w:rsid w:val="00455396"/>
    <w:rsid w:val="004C5BC8"/>
    <w:rsid w:val="004D71CA"/>
    <w:rsid w:val="004E21F3"/>
    <w:rsid w:val="004F21E0"/>
    <w:rsid w:val="004F353B"/>
    <w:rsid w:val="00504F68"/>
    <w:rsid w:val="005125E6"/>
    <w:rsid w:val="00521BB8"/>
    <w:rsid w:val="00527203"/>
    <w:rsid w:val="005364CF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45611"/>
    <w:rsid w:val="006836CC"/>
    <w:rsid w:val="00685525"/>
    <w:rsid w:val="006857B8"/>
    <w:rsid w:val="006D28C4"/>
    <w:rsid w:val="006D6401"/>
    <w:rsid w:val="006D6FD2"/>
    <w:rsid w:val="00705541"/>
    <w:rsid w:val="00713D40"/>
    <w:rsid w:val="0072462E"/>
    <w:rsid w:val="00764F63"/>
    <w:rsid w:val="007706DB"/>
    <w:rsid w:val="00772376"/>
    <w:rsid w:val="007A4B20"/>
    <w:rsid w:val="00801C8B"/>
    <w:rsid w:val="00806A98"/>
    <w:rsid w:val="008432E8"/>
    <w:rsid w:val="0085733F"/>
    <w:rsid w:val="008637FB"/>
    <w:rsid w:val="00887AD7"/>
    <w:rsid w:val="00890AA1"/>
    <w:rsid w:val="00890E89"/>
    <w:rsid w:val="008978B2"/>
    <w:rsid w:val="008B7296"/>
    <w:rsid w:val="008E20FE"/>
    <w:rsid w:val="008E2124"/>
    <w:rsid w:val="008F11A8"/>
    <w:rsid w:val="0092742D"/>
    <w:rsid w:val="009319CC"/>
    <w:rsid w:val="009322A4"/>
    <w:rsid w:val="009367C8"/>
    <w:rsid w:val="00936A51"/>
    <w:rsid w:val="00940CAE"/>
    <w:rsid w:val="00942E94"/>
    <w:rsid w:val="00954DBC"/>
    <w:rsid w:val="00962EC9"/>
    <w:rsid w:val="00973CDA"/>
    <w:rsid w:val="009A20AC"/>
    <w:rsid w:val="009A586A"/>
    <w:rsid w:val="009B2D3F"/>
    <w:rsid w:val="009C2A7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40F7"/>
    <w:rsid w:val="00AE611F"/>
    <w:rsid w:val="00B131D1"/>
    <w:rsid w:val="00B24C48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779FA"/>
    <w:rsid w:val="00C903B4"/>
    <w:rsid w:val="00CA20A7"/>
    <w:rsid w:val="00CC216B"/>
    <w:rsid w:val="00CE11E7"/>
    <w:rsid w:val="00CE5E73"/>
    <w:rsid w:val="00CE6E6F"/>
    <w:rsid w:val="00D94A26"/>
    <w:rsid w:val="00DB5362"/>
    <w:rsid w:val="00DC0D85"/>
    <w:rsid w:val="00DC1A8E"/>
    <w:rsid w:val="00DE524A"/>
    <w:rsid w:val="00DF1154"/>
    <w:rsid w:val="00E1402F"/>
    <w:rsid w:val="00E4402B"/>
    <w:rsid w:val="00E47557"/>
    <w:rsid w:val="00E614B8"/>
    <w:rsid w:val="00E823BB"/>
    <w:rsid w:val="00E8439E"/>
    <w:rsid w:val="00E9352F"/>
    <w:rsid w:val="00E9611D"/>
    <w:rsid w:val="00EB42DB"/>
    <w:rsid w:val="00EC6C15"/>
    <w:rsid w:val="00ED34F9"/>
    <w:rsid w:val="00ED6BD1"/>
    <w:rsid w:val="00ED7DEF"/>
    <w:rsid w:val="00EE4338"/>
    <w:rsid w:val="00EE47F4"/>
    <w:rsid w:val="00EF1A06"/>
    <w:rsid w:val="00F12C2C"/>
    <w:rsid w:val="00F25426"/>
    <w:rsid w:val="00F300A9"/>
    <w:rsid w:val="00F41E99"/>
    <w:rsid w:val="00F53DE0"/>
    <w:rsid w:val="00F60AD1"/>
    <w:rsid w:val="00F61B8B"/>
    <w:rsid w:val="00F70377"/>
    <w:rsid w:val="00F875E3"/>
    <w:rsid w:val="00F91FFA"/>
    <w:rsid w:val="00F92AFE"/>
    <w:rsid w:val="00FC374B"/>
    <w:rsid w:val="00FC50BB"/>
    <w:rsid w:val="00FC52C9"/>
    <w:rsid w:val="00FC7087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36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13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</TotalTime>
  <Pages>3</Pages>
  <Words>315</Words>
  <Characters>1797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20</cp:revision>
  <dcterms:created xsi:type="dcterms:W3CDTF">2015-06-30T19:46:00Z</dcterms:created>
  <dcterms:modified xsi:type="dcterms:W3CDTF">2016-08-30T12:12:00Z</dcterms:modified>
</cp:coreProperties>
</file>